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Elektrotechnische 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Arbeiten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